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2DD77" w14:textId="2F867834" w:rsidR="00614011" w:rsidRPr="00614011" w:rsidRDefault="00614011" w:rsidP="004719FF">
      <w:pPr>
        <w:tabs>
          <w:tab w:val="right" w:pos="9855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ko-KR"/>
        </w:rPr>
      </w:pPr>
      <w:r w:rsidRPr="00614011">
        <w:rPr>
          <w:rFonts w:ascii="Arial" w:hAnsi="Arial" w:cs="Arial"/>
          <w:b/>
          <w:sz w:val="24"/>
          <w:szCs w:val="22"/>
          <w:lang w:val="en-US" w:eastAsia="zh-CN"/>
        </w:rPr>
        <w:t>SA WG2 Meeting #S2-16</w:t>
      </w:r>
      <w:r w:rsidR="004719FF">
        <w:rPr>
          <w:rFonts w:ascii="Arial" w:hAnsi="Arial" w:cs="Arial" w:hint="eastAsia"/>
          <w:b/>
          <w:sz w:val="24"/>
          <w:szCs w:val="22"/>
          <w:lang w:val="en-US" w:eastAsia="ko-KR"/>
        </w:rPr>
        <w:t>3</w:t>
      </w:r>
      <w:r w:rsidRPr="00614011">
        <w:rPr>
          <w:rFonts w:ascii="Arial" w:hAnsi="Arial" w:cs="Arial"/>
          <w:b/>
          <w:sz w:val="24"/>
          <w:szCs w:val="22"/>
          <w:lang w:val="en-US" w:eastAsia="zh-CN"/>
        </w:rPr>
        <w:tab/>
      </w:r>
      <w:r w:rsidR="00B17A71" w:rsidRPr="00B17A71">
        <w:rPr>
          <w:rFonts w:ascii="Arial" w:hAnsi="Arial" w:cs="Arial"/>
          <w:b/>
          <w:sz w:val="24"/>
          <w:szCs w:val="22"/>
          <w:lang w:val="en-US" w:eastAsia="zh-CN"/>
        </w:rPr>
        <w:t>S2-2406370</w:t>
      </w:r>
    </w:p>
    <w:p w14:paraId="3F9EDF66" w14:textId="77E4D94C" w:rsidR="00614011" w:rsidRDefault="004719FF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>
        <w:rPr>
          <w:rFonts w:ascii="Arial" w:hAnsi="Arial" w:cs="Arial" w:hint="eastAsia"/>
          <w:b/>
          <w:sz w:val="24"/>
          <w:lang w:eastAsia="ko-KR"/>
        </w:rPr>
        <w:t>27</w:t>
      </w:r>
      <w:r w:rsidR="0061401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ko-KR"/>
        </w:rPr>
        <w:t>31</w:t>
      </w:r>
      <w:r w:rsidR="0061401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ko-KR"/>
        </w:rPr>
        <w:t>May</w:t>
      </w:r>
      <w:r w:rsidR="00614011">
        <w:rPr>
          <w:rFonts w:ascii="Arial" w:hAnsi="Arial" w:cs="Arial"/>
          <w:b/>
          <w:sz w:val="24"/>
        </w:rPr>
        <w:t xml:space="preserve">, 2024, </w:t>
      </w:r>
      <w:r>
        <w:rPr>
          <w:rFonts w:ascii="Arial" w:hAnsi="Arial" w:cs="Arial" w:hint="eastAsia"/>
          <w:b/>
          <w:sz w:val="24"/>
          <w:lang w:eastAsia="ko-KR"/>
        </w:rPr>
        <w:t>Jeju</w:t>
      </w:r>
      <w:r w:rsidR="0061401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ko-KR"/>
        </w:rPr>
        <w:t>Korea</w:t>
      </w:r>
    </w:p>
    <w:p w14:paraId="4CED1855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212E4D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4011" w:rsidRPr="00614011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614011" w:rsidRPr="00312D28">
        <w:rPr>
          <w:rFonts w:ascii="Arial" w:hAnsi="Arial" w:cs="Arial"/>
          <w:b/>
          <w:sz w:val="22"/>
          <w:szCs w:val="22"/>
        </w:rPr>
        <w:t>L</w:t>
      </w:r>
      <w:r w:rsidR="00614011" w:rsidRPr="00614011">
        <w:rPr>
          <w:rFonts w:ascii="Arial" w:hAnsi="Arial" w:cs="Arial"/>
          <w:b/>
          <w:sz w:val="22"/>
          <w:szCs w:val="22"/>
        </w:rPr>
        <w:t xml:space="preserve">S </w:t>
      </w:r>
      <w:r w:rsidR="004719FF" w:rsidRPr="004719FF">
        <w:rPr>
          <w:rFonts w:ascii="Arial" w:hAnsi="Arial" w:cs="Arial"/>
          <w:b/>
          <w:sz w:val="22"/>
          <w:szCs w:val="22"/>
          <w:lang w:eastAsia="ko-KR"/>
        </w:rPr>
        <w:t xml:space="preserve">on </w:t>
      </w:r>
      <w:r w:rsidR="00DE36FF">
        <w:rPr>
          <w:rFonts w:ascii="Arial" w:hAnsi="Arial" w:cs="Arial" w:hint="eastAsia"/>
          <w:b/>
          <w:sz w:val="22"/>
          <w:szCs w:val="22"/>
          <w:lang w:eastAsia="ko-KR"/>
        </w:rPr>
        <w:t>privacy concern on IMS and SMS services when a</w:t>
      </w:r>
      <w:r w:rsidR="006232CE">
        <w:rPr>
          <w:rFonts w:ascii="Arial" w:hAnsi="Arial" w:cs="Arial" w:hint="eastAsia"/>
          <w:b/>
          <w:sz w:val="22"/>
          <w:szCs w:val="22"/>
          <w:lang w:eastAsia="ko-KR"/>
        </w:rPr>
        <w:t>nother</w:t>
      </w:r>
      <w:r w:rsidR="00DE36FF">
        <w:rPr>
          <w:rFonts w:ascii="Arial" w:hAnsi="Arial" w:cs="Arial" w:hint="eastAsia"/>
          <w:b/>
          <w:sz w:val="22"/>
          <w:szCs w:val="22"/>
          <w:lang w:eastAsia="ko-KR"/>
        </w:rPr>
        <w:t xml:space="preserve"> user is using a UE</w:t>
      </w:r>
    </w:p>
    <w:p w14:paraId="611B4358" w14:textId="4EF541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6FF">
        <w:rPr>
          <w:rFonts w:ascii="Arial" w:hAnsi="Arial" w:cs="Arial" w:hint="eastAsia"/>
          <w:b/>
          <w:bCs/>
          <w:sz w:val="22"/>
          <w:szCs w:val="22"/>
          <w:lang w:eastAsia="ko-KR"/>
        </w:rPr>
        <w:t>-</w:t>
      </w:r>
    </w:p>
    <w:p w14:paraId="6DF36BBF" w14:textId="41B098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0D4" w:rsidRPr="007530D4">
        <w:rPr>
          <w:rFonts w:ascii="Arial" w:hAnsi="Arial" w:cs="Arial"/>
          <w:b/>
          <w:bCs/>
          <w:sz w:val="22"/>
          <w:szCs w:val="22"/>
        </w:rPr>
        <w:t>Rel-1</w:t>
      </w:r>
      <w:r w:rsidR="00DE36FF">
        <w:rPr>
          <w:rFonts w:ascii="Arial" w:hAnsi="Arial" w:cs="Arial" w:hint="eastAsia"/>
          <w:b/>
          <w:bCs/>
          <w:sz w:val="22"/>
          <w:szCs w:val="22"/>
          <w:lang w:eastAsia="ko-KR"/>
        </w:rPr>
        <w:t>9</w:t>
      </w:r>
    </w:p>
    <w:bookmarkEnd w:id="2"/>
    <w:bookmarkEnd w:id="3"/>
    <w:bookmarkEnd w:id="4"/>
    <w:p w14:paraId="2E7963FE" w14:textId="3818E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6FF">
        <w:rPr>
          <w:rFonts w:ascii="Arial" w:hAnsi="Arial" w:cs="Arial" w:hint="eastAsia"/>
          <w:b/>
          <w:bCs/>
          <w:sz w:val="22"/>
          <w:szCs w:val="22"/>
          <w:lang w:eastAsia="ko-KR"/>
        </w:rPr>
        <w:t>FS_UIA_ARC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F1EBCFD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D96C23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SA2</w:t>
      </w:r>
    </w:p>
    <w:p w14:paraId="01147493" w14:textId="5B19B379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DE36FF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SA3</w:t>
      </w:r>
    </w:p>
    <w:p w14:paraId="08C8D7FD" w14:textId="08083642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5" w:name="OLE_LINK45"/>
      <w:bookmarkStart w:id="6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636AEFB5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881276">
        <w:rPr>
          <w:rFonts w:eastAsiaTheme="minorEastAsia" w:hint="eastAsia"/>
          <w:color w:val="000000"/>
          <w:sz w:val="22"/>
          <w:szCs w:val="22"/>
          <w:lang w:eastAsia="ko-KR"/>
        </w:rPr>
        <w:t>Myungjune Youn</w:t>
      </w:r>
    </w:p>
    <w:p w14:paraId="3FE91453" w14:textId="10D367C8" w:rsidR="00E55A74" w:rsidRPr="00881276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7" w:history="1">
        <w:r w:rsidR="00881276" w:rsidRPr="008034A0">
          <w:rPr>
            <w:rStyle w:val="af0"/>
            <w:rFonts w:eastAsiaTheme="minorEastAsia" w:hint="eastAsia"/>
            <w:bCs/>
            <w:sz w:val="22"/>
            <w:szCs w:val="22"/>
            <w:lang w:eastAsia="ko-KR"/>
          </w:rPr>
          <w:t>m.youn</w:t>
        </w:r>
        <w:r w:rsidR="00881276" w:rsidRPr="008034A0">
          <w:rPr>
            <w:rStyle w:val="af0"/>
            <w:bCs/>
            <w:sz w:val="22"/>
            <w:szCs w:val="22"/>
          </w:rPr>
          <w:t>@lge.com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110C9F9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881276" w:rsidRPr="008034A0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6522917" w:rsidR="00B97703" w:rsidRPr="00881276" w:rsidRDefault="00B97703" w:rsidP="00881276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7B12EA" w14:textId="75EDE389" w:rsidR="00B07B71" w:rsidRDefault="00DE36FF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SA2 is studying FS_UIA_ARC and </w:t>
      </w:r>
      <w:r>
        <w:rPr>
          <w:rFonts w:ascii="Arial" w:hAnsi="Arial" w:cs="Arial"/>
          <w:sz w:val="22"/>
          <w:szCs w:val="22"/>
          <w:lang w:eastAsia="ko-KR"/>
        </w:rPr>
        <w:t>discuss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ing whether SMS and IMS services for a UE can be provided when another user is using </w:t>
      </w:r>
      <w:r w:rsidR="006232CE">
        <w:rPr>
          <w:rFonts w:ascii="Arial" w:hAnsi="Arial" w:cs="Arial" w:hint="eastAsia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UE. Some companies think that there is a privacy issue if </w:t>
      </w:r>
      <w:r w:rsidR="00D1289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network </w:t>
      </w:r>
      <w:r w:rsidR="005B33E3">
        <w:rPr>
          <w:rFonts w:ascii="Arial" w:hAnsi="Arial" w:cs="Arial" w:hint="eastAsia"/>
          <w:sz w:val="22"/>
          <w:szCs w:val="22"/>
          <w:lang w:eastAsia="ko-KR"/>
        </w:rPr>
        <w:t xml:space="preserve">keeps </w:t>
      </w:r>
      <w:r>
        <w:rPr>
          <w:rFonts w:ascii="Arial" w:hAnsi="Arial" w:cs="Arial" w:hint="eastAsia"/>
          <w:sz w:val="22"/>
          <w:szCs w:val="22"/>
          <w:lang w:eastAsia="ko-KR"/>
        </w:rPr>
        <w:t>provid</w:t>
      </w:r>
      <w:r w:rsidR="005B33E3">
        <w:rPr>
          <w:rFonts w:ascii="Arial" w:hAnsi="Arial" w:cs="Arial" w:hint="eastAsia"/>
          <w:sz w:val="22"/>
          <w:szCs w:val="22"/>
          <w:lang w:eastAsia="ko-KR"/>
        </w:rPr>
        <w:t>ing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SMS and IMS services </w:t>
      </w:r>
      <w:r w:rsidR="005B33E3">
        <w:rPr>
          <w:rFonts w:ascii="Arial" w:hAnsi="Arial" w:cs="Arial" w:hint="eastAsia"/>
          <w:sz w:val="22"/>
          <w:szCs w:val="22"/>
          <w:lang w:eastAsia="ko-KR"/>
        </w:rPr>
        <w:t>for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B33E3">
        <w:rPr>
          <w:rFonts w:ascii="Arial" w:hAnsi="Arial" w:cs="Arial" w:hint="eastAsia"/>
          <w:sz w:val="22"/>
          <w:szCs w:val="22"/>
          <w:lang w:eastAsia="ko-KR"/>
        </w:rPr>
        <w:t>the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</w:t>
      </w:r>
      <w:r w:rsidR="005B33E3">
        <w:rPr>
          <w:rFonts w:ascii="Arial" w:hAnsi="Arial" w:cs="Arial" w:hint="eastAsia"/>
          <w:sz w:val="22"/>
          <w:szCs w:val="22"/>
          <w:lang w:eastAsia="ko-KR"/>
        </w:rPr>
        <w:t>'s subscriber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because the user</w:t>
      </w:r>
      <w:r w:rsidR="005B33E3">
        <w:rPr>
          <w:rFonts w:ascii="Arial" w:hAnsi="Arial" w:cs="Arial" w:hint="eastAsia"/>
          <w:sz w:val="22"/>
          <w:szCs w:val="22"/>
          <w:lang w:eastAsia="ko-KR"/>
        </w:rPr>
        <w:t xml:space="preserve"> using the UE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="00B6115D">
        <w:rPr>
          <w:rFonts w:ascii="Arial" w:hAnsi="Arial" w:cs="Arial" w:hint="eastAsia"/>
          <w:sz w:val="22"/>
          <w:szCs w:val="22"/>
          <w:lang w:eastAsia="ko-KR"/>
        </w:rPr>
        <w:t>read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B6115D">
        <w:rPr>
          <w:rFonts w:ascii="Arial" w:hAnsi="Arial" w:cs="Arial" w:hint="eastAsia"/>
          <w:sz w:val="22"/>
          <w:szCs w:val="22"/>
          <w:lang w:eastAsia="ko-KR"/>
        </w:rPr>
        <w:t xml:space="preserve">contents of </w:t>
      </w:r>
      <w:r>
        <w:rPr>
          <w:rFonts w:ascii="Arial" w:hAnsi="Arial" w:cs="Arial" w:hint="eastAsia"/>
          <w:sz w:val="22"/>
          <w:szCs w:val="22"/>
          <w:lang w:eastAsia="ko-KR"/>
        </w:rPr>
        <w:t>SMS or receive call without any authorization from the subscriber of the UE.</w:t>
      </w:r>
    </w:p>
    <w:p w14:paraId="3BD9D54E" w14:textId="7B0040EE" w:rsidR="00DE36FF" w:rsidRDefault="00DE36FF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SA2 kindly requests SA3 to provide their opinion on whether there is </w:t>
      </w:r>
      <w:r w:rsidR="00B272E2">
        <w:rPr>
          <w:rFonts w:ascii="Arial" w:hAnsi="Arial" w:cs="Arial" w:hint="eastAsia"/>
          <w:sz w:val="22"/>
          <w:szCs w:val="22"/>
          <w:lang w:eastAsia="ko-KR"/>
        </w:rPr>
        <w:t xml:space="preserve">a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privacy issue </w:t>
      </w:r>
      <w:r w:rsidR="00B6115D"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D1289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network </w:t>
      </w:r>
      <w:r w:rsidR="00D1289B">
        <w:rPr>
          <w:rFonts w:ascii="Arial" w:hAnsi="Arial" w:cs="Arial" w:hint="eastAsia"/>
          <w:sz w:val="22"/>
          <w:szCs w:val="22"/>
          <w:lang w:eastAsia="ko-KR"/>
        </w:rPr>
        <w:t>keep</w:t>
      </w:r>
      <w:r w:rsidR="000000CE">
        <w:rPr>
          <w:rFonts w:ascii="Arial" w:hAnsi="Arial" w:cs="Arial" w:hint="eastAsia"/>
          <w:sz w:val="22"/>
          <w:szCs w:val="22"/>
          <w:lang w:eastAsia="ko-KR"/>
        </w:rPr>
        <w:t>s</w:t>
      </w:r>
      <w:r w:rsidR="00D1289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provid</w:t>
      </w:r>
      <w:r w:rsidR="00D1289B">
        <w:rPr>
          <w:rFonts w:ascii="Arial" w:hAnsi="Arial" w:cs="Arial" w:hint="eastAsia"/>
          <w:sz w:val="22"/>
          <w:szCs w:val="22"/>
          <w:lang w:eastAsia="ko-KR"/>
        </w:rPr>
        <w:t>ing</w:t>
      </w:r>
      <w:r w:rsidR="00B6115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SMS and IMS services while another user is using the UE.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3F3EB54C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DE36FF">
        <w:rPr>
          <w:rFonts w:ascii="Arial" w:hAnsi="Arial" w:cs="Arial" w:hint="eastAsia"/>
          <w:b/>
          <w:sz w:val="22"/>
          <w:szCs w:val="22"/>
          <w:lang w:eastAsia="ko-KR"/>
        </w:rPr>
        <w:t>SA3</w:t>
      </w:r>
    </w:p>
    <w:p w14:paraId="7330CF7B" w14:textId="3C2E6405" w:rsidR="00353977" w:rsidRPr="00167618" w:rsidRDefault="00B97703" w:rsidP="00722770">
      <w:pPr>
        <w:spacing w:after="120"/>
        <w:ind w:left="993" w:hanging="993"/>
        <w:rPr>
          <w:rFonts w:ascii="Arial" w:hAnsi="Arial" w:cs="Arial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  <w:r w:rsidR="003F0CC2" w:rsidRPr="00834F7C">
        <w:rPr>
          <w:rFonts w:ascii="Arial" w:hAnsi="Arial" w:cs="Arial"/>
          <w:sz w:val="22"/>
          <w:szCs w:val="22"/>
        </w:rPr>
        <w:t>SA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2</w:t>
      </w:r>
      <w:r w:rsidR="003F0CC2" w:rsidRPr="00834F7C">
        <w:rPr>
          <w:rFonts w:ascii="Arial" w:hAnsi="Arial" w:cs="Arial"/>
          <w:sz w:val="22"/>
          <w:szCs w:val="22"/>
        </w:rPr>
        <w:t xml:space="preserve"> kindly requests </w:t>
      </w:r>
      <w:r w:rsidR="00DE36FF">
        <w:rPr>
          <w:rFonts w:ascii="Arial" w:hAnsi="Arial" w:cs="Arial" w:hint="eastAsia"/>
          <w:sz w:val="22"/>
          <w:szCs w:val="22"/>
          <w:lang w:eastAsia="ko-KR"/>
        </w:rPr>
        <w:t>SA3</w:t>
      </w:r>
      <w:r w:rsidR="003F0CC2" w:rsidRPr="00834F7C">
        <w:rPr>
          <w:rFonts w:ascii="Arial" w:hAnsi="Arial" w:cs="Arial"/>
          <w:sz w:val="22"/>
          <w:szCs w:val="22"/>
        </w:rPr>
        <w:t xml:space="preserve"> to </w:t>
      </w:r>
      <w:r w:rsidR="00B6115D">
        <w:rPr>
          <w:rFonts w:ascii="Arial" w:hAnsi="Arial" w:cs="Arial" w:hint="eastAsia"/>
          <w:sz w:val="22"/>
          <w:szCs w:val="22"/>
          <w:lang w:eastAsia="ko-KR"/>
        </w:rPr>
        <w:t>provide answer on above question</w:t>
      </w:r>
      <w:r w:rsidR="003F0CC2" w:rsidRPr="00834F7C">
        <w:rPr>
          <w:rFonts w:ascii="Arial" w:hAnsi="Arial" w:cs="Arial"/>
          <w:sz w:val="22"/>
          <w:szCs w:val="22"/>
        </w:rPr>
        <w:t>.</w:t>
      </w:r>
    </w:p>
    <w:p w14:paraId="02F38B28" w14:textId="310FBD5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2336C7" w14:textId="46C85958" w:rsidR="001F342C" w:rsidRPr="00834F7C" w:rsidRDefault="009D7C68" w:rsidP="004F26C8">
      <w:pPr>
        <w:tabs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19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23 August 2024</w:t>
      </w:r>
      <w:r w:rsidR="00504673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Maastricht, NL</w:t>
      </w:r>
    </w:p>
    <w:p w14:paraId="1482E198" w14:textId="05A5FE5E" w:rsidR="00504673" w:rsidRPr="00834F7C" w:rsidRDefault="00504673" w:rsidP="004F26C8">
      <w:pPr>
        <w:tabs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18</w:t>
      </w:r>
      <w:r w:rsidRPr="00834F7C">
        <w:rPr>
          <w:rFonts w:ascii="Arial" w:hAnsi="Arial" w:cs="Arial"/>
          <w:bCs/>
          <w:sz w:val="22"/>
          <w:szCs w:val="22"/>
        </w:rPr>
        <w:t xml:space="preserve"> 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October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eastAsia="ko-KR"/>
        </w:rPr>
        <w:t>TBD</w:t>
      </w:r>
      <w:r w:rsidRPr="00834F7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IN</w:t>
      </w:r>
    </w:p>
    <w:sectPr w:rsidR="00504673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7965A" w14:textId="77777777" w:rsidR="00A85194" w:rsidRDefault="00A85194">
      <w:pPr>
        <w:spacing w:after="0"/>
      </w:pPr>
      <w:r>
        <w:separator/>
      </w:r>
    </w:p>
  </w:endnote>
  <w:endnote w:type="continuationSeparator" w:id="0">
    <w:p w14:paraId="736F8914" w14:textId="77777777" w:rsidR="00A85194" w:rsidRDefault="00A851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EC532" w14:textId="77777777" w:rsidR="00A85194" w:rsidRDefault="00A85194">
      <w:pPr>
        <w:spacing w:after="0"/>
      </w:pPr>
      <w:r>
        <w:separator/>
      </w:r>
    </w:p>
  </w:footnote>
  <w:footnote w:type="continuationSeparator" w:id="0">
    <w:p w14:paraId="38145AC4" w14:textId="77777777" w:rsidR="00A85194" w:rsidRDefault="00A851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CE"/>
    <w:rsid w:val="00015F8C"/>
    <w:rsid w:val="00017F23"/>
    <w:rsid w:val="00036972"/>
    <w:rsid w:val="00041EE6"/>
    <w:rsid w:val="00046F08"/>
    <w:rsid w:val="0005093F"/>
    <w:rsid w:val="00051575"/>
    <w:rsid w:val="00073A9A"/>
    <w:rsid w:val="00075069"/>
    <w:rsid w:val="00084242"/>
    <w:rsid w:val="00094B70"/>
    <w:rsid w:val="00095BC2"/>
    <w:rsid w:val="000A5C2D"/>
    <w:rsid w:val="000F6242"/>
    <w:rsid w:val="00111E43"/>
    <w:rsid w:val="001404BF"/>
    <w:rsid w:val="00156A06"/>
    <w:rsid w:val="00164356"/>
    <w:rsid w:val="00167618"/>
    <w:rsid w:val="00174844"/>
    <w:rsid w:val="00182803"/>
    <w:rsid w:val="001949A3"/>
    <w:rsid w:val="001A536C"/>
    <w:rsid w:val="001B49C1"/>
    <w:rsid w:val="001D080B"/>
    <w:rsid w:val="001D76FA"/>
    <w:rsid w:val="001F342C"/>
    <w:rsid w:val="002201E4"/>
    <w:rsid w:val="002205C6"/>
    <w:rsid w:val="0022184C"/>
    <w:rsid w:val="002464EB"/>
    <w:rsid w:val="0026153E"/>
    <w:rsid w:val="00270389"/>
    <w:rsid w:val="002A6824"/>
    <w:rsid w:val="002B5F78"/>
    <w:rsid w:val="002C6D7D"/>
    <w:rsid w:val="002F1940"/>
    <w:rsid w:val="00310617"/>
    <w:rsid w:val="00312D28"/>
    <w:rsid w:val="00320F57"/>
    <w:rsid w:val="00350C59"/>
    <w:rsid w:val="00353977"/>
    <w:rsid w:val="00365225"/>
    <w:rsid w:val="00383545"/>
    <w:rsid w:val="003C1B30"/>
    <w:rsid w:val="003C489E"/>
    <w:rsid w:val="003D3743"/>
    <w:rsid w:val="003F0CC2"/>
    <w:rsid w:val="00402EF3"/>
    <w:rsid w:val="00433500"/>
    <w:rsid w:val="00433F71"/>
    <w:rsid w:val="00440D43"/>
    <w:rsid w:val="0045595F"/>
    <w:rsid w:val="00460C91"/>
    <w:rsid w:val="004719FF"/>
    <w:rsid w:val="00472D1A"/>
    <w:rsid w:val="0049160D"/>
    <w:rsid w:val="004A2E01"/>
    <w:rsid w:val="004A6F1D"/>
    <w:rsid w:val="004B46AC"/>
    <w:rsid w:val="004B5CB1"/>
    <w:rsid w:val="004C0C1A"/>
    <w:rsid w:val="004D6926"/>
    <w:rsid w:val="004E3939"/>
    <w:rsid w:val="004F26C8"/>
    <w:rsid w:val="00504673"/>
    <w:rsid w:val="00520EC6"/>
    <w:rsid w:val="00570E7D"/>
    <w:rsid w:val="005767D4"/>
    <w:rsid w:val="00595CE0"/>
    <w:rsid w:val="005A2706"/>
    <w:rsid w:val="005B33E3"/>
    <w:rsid w:val="005B5087"/>
    <w:rsid w:val="005E342F"/>
    <w:rsid w:val="00604E10"/>
    <w:rsid w:val="00614011"/>
    <w:rsid w:val="006232CE"/>
    <w:rsid w:val="00654170"/>
    <w:rsid w:val="006766C5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03E26"/>
    <w:rsid w:val="00717F44"/>
    <w:rsid w:val="00722770"/>
    <w:rsid w:val="00726022"/>
    <w:rsid w:val="007416F6"/>
    <w:rsid w:val="0075042B"/>
    <w:rsid w:val="007530D4"/>
    <w:rsid w:val="00761199"/>
    <w:rsid w:val="007972F0"/>
    <w:rsid w:val="007A1656"/>
    <w:rsid w:val="007C231A"/>
    <w:rsid w:val="007C2A3F"/>
    <w:rsid w:val="007D2B3F"/>
    <w:rsid w:val="007D3892"/>
    <w:rsid w:val="007E1887"/>
    <w:rsid w:val="007E7208"/>
    <w:rsid w:val="007F4F92"/>
    <w:rsid w:val="007F6F25"/>
    <w:rsid w:val="008256F9"/>
    <w:rsid w:val="00832B2B"/>
    <w:rsid w:val="00834F7C"/>
    <w:rsid w:val="008451B9"/>
    <w:rsid w:val="008463FA"/>
    <w:rsid w:val="00863D45"/>
    <w:rsid w:val="00881276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7B86"/>
    <w:rsid w:val="00935043"/>
    <w:rsid w:val="00953874"/>
    <w:rsid w:val="0099764C"/>
    <w:rsid w:val="00997E0E"/>
    <w:rsid w:val="009D7C68"/>
    <w:rsid w:val="009E51CF"/>
    <w:rsid w:val="00A46CCB"/>
    <w:rsid w:val="00A53041"/>
    <w:rsid w:val="00A53498"/>
    <w:rsid w:val="00A53E0D"/>
    <w:rsid w:val="00A57FB8"/>
    <w:rsid w:val="00A62A86"/>
    <w:rsid w:val="00A67AB9"/>
    <w:rsid w:val="00A71544"/>
    <w:rsid w:val="00A85194"/>
    <w:rsid w:val="00A8555E"/>
    <w:rsid w:val="00A90A7D"/>
    <w:rsid w:val="00AB073C"/>
    <w:rsid w:val="00AB5F6E"/>
    <w:rsid w:val="00AC4035"/>
    <w:rsid w:val="00AC6106"/>
    <w:rsid w:val="00AD17CF"/>
    <w:rsid w:val="00AE1828"/>
    <w:rsid w:val="00B0676D"/>
    <w:rsid w:val="00B06D9A"/>
    <w:rsid w:val="00B07B71"/>
    <w:rsid w:val="00B17A71"/>
    <w:rsid w:val="00B272E2"/>
    <w:rsid w:val="00B33F3C"/>
    <w:rsid w:val="00B5428F"/>
    <w:rsid w:val="00B6115D"/>
    <w:rsid w:val="00B91CFA"/>
    <w:rsid w:val="00B97703"/>
    <w:rsid w:val="00BA19C2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F6087"/>
    <w:rsid w:val="00D02856"/>
    <w:rsid w:val="00D1289B"/>
    <w:rsid w:val="00D144DE"/>
    <w:rsid w:val="00D209D8"/>
    <w:rsid w:val="00D25CD3"/>
    <w:rsid w:val="00D62A0E"/>
    <w:rsid w:val="00D72145"/>
    <w:rsid w:val="00D856BD"/>
    <w:rsid w:val="00D9180B"/>
    <w:rsid w:val="00D96C23"/>
    <w:rsid w:val="00DB1C1F"/>
    <w:rsid w:val="00DE36FF"/>
    <w:rsid w:val="00E32585"/>
    <w:rsid w:val="00E370F1"/>
    <w:rsid w:val="00E5588D"/>
    <w:rsid w:val="00E55A74"/>
    <w:rsid w:val="00E92981"/>
    <w:rsid w:val="00EA0AD3"/>
    <w:rsid w:val="00EB45F4"/>
    <w:rsid w:val="00EC0AE9"/>
    <w:rsid w:val="00EF125A"/>
    <w:rsid w:val="00F20098"/>
    <w:rsid w:val="00F30320"/>
    <w:rsid w:val="00F33593"/>
    <w:rsid w:val="00F34B3C"/>
    <w:rsid w:val="00F35346"/>
    <w:rsid w:val="00F364C1"/>
    <w:rsid w:val="00F4043F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3032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3032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3032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30320"/>
    <w:pPr>
      <w:outlineLvl w:val="5"/>
    </w:pPr>
  </w:style>
  <w:style w:type="paragraph" w:styleId="7">
    <w:name w:val="heading 7"/>
    <w:basedOn w:val="H6"/>
    <w:next w:val="a"/>
    <w:qFormat/>
    <w:rsid w:val="00F30320"/>
    <w:pPr>
      <w:outlineLvl w:val="6"/>
    </w:pPr>
  </w:style>
  <w:style w:type="paragraph" w:styleId="8">
    <w:name w:val="heading 8"/>
    <w:basedOn w:val="1"/>
    <w:next w:val="a"/>
    <w:qFormat/>
    <w:rsid w:val="00F303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03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3032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3032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30320"/>
    <w:pPr>
      <w:spacing w:before="180"/>
      <w:ind w:left="2693" w:hanging="2693"/>
    </w:pPr>
    <w:rPr>
      <w:b/>
    </w:rPr>
  </w:style>
  <w:style w:type="paragraph" w:styleId="10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30320"/>
    <w:pPr>
      <w:ind w:left="1701" w:hanging="1701"/>
    </w:pPr>
  </w:style>
  <w:style w:type="paragraph" w:styleId="40">
    <w:name w:val="toc 4"/>
    <w:basedOn w:val="30"/>
    <w:semiHidden/>
    <w:rsid w:val="00F30320"/>
    <w:pPr>
      <w:ind w:left="1418" w:hanging="1418"/>
    </w:pPr>
  </w:style>
  <w:style w:type="paragraph" w:styleId="30">
    <w:name w:val="toc 3"/>
    <w:basedOn w:val="21"/>
    <w:semiHidden/>
    <w:rsid w:val="00F30320"/>
    <w:pPr>
      <w:ind w:left="1134" w:hanging="1134"/>
    </w:pPr>
  </w:style>
  <w:style w:type="paragraph" w:styleId="21">
    <w:name w:val="toc 2"/>
    <w:basedOn w:val="10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30320"/>
    <w:pPr>
      <w:ind w:left="284"/>
    </w:pPr>
  </w:style>
  <w:style w:type="paragraph" w:styleId="11">
    <w:name w:val="index 1"/>
    <w:basedOn w:val="a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30320"/>
    <w:pPr>
      <w:outlineLvl w:val="9"/>
    </w:pPr>
  </w:style>
  <w:style w:type="paragraph" w:styleId="23">
    <w:name w:val="List Number 2"/>
    <w:basedOn w:val="ac"/>
    <w:semiHidden/>
    <w:rsid w:val="00F30320"/>
    <w:pPr>
      <w:ind w:left="851"/>
    </w:pPr>
  </w:style>
  <w:style w:type="character" w:styleId="ad">
    <w:name w:val="footnote reference"/>
    <w:basedOn w:val="a0"/>
    <w:semiHidden/>
    <w:rsid w:val="00F3032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a"/>
    <w:rsid w:val="00F30320"/>
    <w:pPr>
      <w:keepLines/>
      <w:ind w:left="1135" w:hanging="851"/>
    </w:pPr>
  </w:style>
  <w:style w:type="paragraph" w:styleId="90">
    <w:name w:val="toc 9"/>
    <w:basedOn w:val="80"/>
    <w:semiHidden/>
    <w:rsid w:val="00F30320"/>
    <w:pPr>
      <w:ind w:left="1418" w:hanging="1418"/>
    </w:pPr>
  </w:style>
  <w:style w:type="paragraph" w:customStyle="1" w:styleId="EX">
    <w:name w:val="EX"/>
    <w:basedOn w:val="a"/>
    <w:rsid w:val="00F30320"/>
    <w:pPr>
      <w:keepLines/>
      <w:ind w:left="1702" w:hanging="1418"/>
    </w:pPr>
  </w:style>
  <w:style w:type="paragraph" w:customStyle="1" w:styleId="FP">
    <w:name w:val="FP"/>
    <w:basedOn w:val="a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60">
    <w:name w:val="toc 6"/>
    <w:basedOn w:val="50"/>
    <w:next w:val="a"/>
    <w:semiHidden/>
    <w:rsid w:val="00F30320"/>
    <w:pPr>
      <w:ind w:left="1985" w:hanging="1985"/>
    </w:pPr>
  </w:style>
  <w:style w:type="paragraph" w:styleId="70">
    <w:name w:val="toc 7"/>
    <w:basedOn w:val="60"/>
    <w:next w:val="a"/>
    <w:semiHidden/>
    <w:rsid w:val="00F30320"/>
    <w:pPr>
      <w:ind w:left="2268" w:hanging="2268"/>
    </w:pPr>
  </w:style>
  <w:style w:type="paragraph" w:styleId="24">
    <w:name w:val="List Bullet 2"/>
    <w:basedOn w:val="af"/>
    <w:semiHidden/>
    <w:rsid w:val="00F30320"/>
    <w:pPr>
      <w:ind w:left="851"/>
    </w:pPr>
  </w:style>
  <w:style w:type="paragraph" w:styleId="31">
    <w:name w:val="List Bullet 3"/>
    <w:basedOn w:val="24"/>
    <w:semiHidden/>
    <w:rsid w:val="00F30320"/>
    <w:pPr>
      <w:ind w:left="1135"/>
    </w:pPr>
  </w:style>
  <w:style w:type="paragraph" w:styleId="ac">
    <w:name w:val="List Number"/>
    <w:basedOn w:val="a7"/>
    <w:semiHidden/>
    <w:rsid w:val="00F30320"/>
  </w:style>
  <w:style w:type="paragraph" w:customStyle="1" w:styleId="EQ">
    <w:name w:val="EQ"/>
    <w:basedOn w:val="a"/>
    <w:next w:val="a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5"/>
    <w:next w:val="a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a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25">
    <w:name w:val="List 2"/>
    <w:basedOn w:val="a7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30320"/>
    <w:pPr>
      <w:ind w:left="1135"/>
    </w:pPr>
  </w:style>
  <w:style w:type="paragraph" w:styleId="41">
    <w:name w:val="List 4"/>
    <w:basedOn w:val="32"/>
    <w:semiHidden/>
    <w:rsid w:val="00F30320"/>
    <w:pPr>
      <w:ind w:left="1418"/>
    </w:pPr>
  </w:style>
  <w:style w:type="paragraph" w:styleId="51">
    <w:name w:val="List 5"/>
    <w:basedOn w:val="41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a7">
    <w:name w:val="List"/>
    <w:basedOn w:val="a"/>
    <w:semiHidden/>
    <w:rsid w:val="00F30320"/>
    <w:pPr>
      <w:ind w:left="568" w:hanging="284"/>
    </w:pPr>
  </w:style>
  <w:style w:type="paragraph" w:styleId="af">
    <w:name w:val="List Bullet"/>
    <w:basedOn w:val="a7"/>
    <w:semiHidden/>
    <w:rsid w:val="00F30320"/>
  </w:style>
  <w:style w:type="paragraph" w:styleId="42">
    <w:name w:val="List Bullet 4"/>
    <w:basedOn w:val="31"/>
    <w:semiHidden/>
    <w:rsid w:val="00F30320"/>
    <w:pPr>
      <w:ind w:left="1418"/>
    </w:pPr>
  </w:style>
  <w:style w:type="paragraph" w:styleId="52">
    <w:name w:val="List Bullet 5"/>
    <w:basedOn w:val="42"/>
    <w:semiHidden/>
    <w:rsid w:val="00F30320"/>
    <w:pPr>
      <w:ind w:left="1702"/>
    </w:pPr>
  </w:style>
  <w:style w:type="paragraph" w:customStyle="1" w:styleId="B2">
    <w:name w:val="B2"/>
    <w:basedOn w:val="25"/>
    <w:rsid w:val="00F30320"/>
  </w:style>
  <w:style w:type="paragraph" w:customStyle="1" w:styleId="B3">
    <w:name w:val="B3"/>
    <w:basedOn w:val="32"/>
    <w:rsid w:val="00F30320"/>
  </w:style>
  <w:style w:type="paragraph" w:customStyle="1" w:styleId="B4">
    <w:name w:val="B4"/>
    <w:basedOn w:val="41"/>
    <w:rsid w:val="00F30320"/>
  </w:style>
  <w:style w:type="paragraph" w:customStyle="1" w:styleId="B5">
    <w:name w:val="B5"/>
    <w:basedOn w:val="51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7D2B3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7D2B3F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3">
    <w:name w:val="Table Grid"/>
    <w:basedOn w:val="a1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BA75C9"/>
  </w:style>
  <w:style w:type="character" w:styleId="af5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6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.youn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3</cp:revision>
  <cp:lastPrinted>2002-04-23T07:10:00Z</cp:lastPrinted>
  <dcterms:created xsi:type="dcterms:W3CDTF">2024-05-17T05:13:00Z</dcterms:created>
  <dcterms:modified xsi:type="dcterms:W3CDTF">2024-05-17T05:13:00Z</dcterms:modified>
</cp:coreProperties>
</file>